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15EBC" w14:textId="77777777" w:rsidR="00442551" w:rsidRDefault="00442551" w:rsidP="004425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POTERELL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50BFFDA" w14:textId="77777777" w:rsidR="00442551" w:rsidRDefault="00442551" w:rsidP="004425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Bilsby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786338D1" w14:textId="77777777" w:rsidR="00442551" w:rsidRDefault="00442551" w:rsidP="00442551">
      <w:pPr>
        <w:rPr>
          <w:rFonts w:ascii="Times New Roman" w:hAnsi="Times New Roman" w:cs="Times New Roman"/>
        </w:rPr>
      </w:pPr>
    </w:p>
    <w:p w14:paraId="118795FA" w14:textId="77777777" w:rsidR="00442551" w:rsidRDefault="00442551" w:rsidP="00442551">
      <w:pPr>
        <w:rPr>
          <w:rFonts w:ascii="Times New Roman" w:hAnsi="Times New Roman" w:cs="Times New Roman"/>
        </w:rPr>
      </w:pPr>
    </w:p>
    <w:p w14:paraId="1991489A" w14:textId="77777777" w:rsidR="00442551" w:rsidRDefault="00442551" w:rsidP="004425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Spert</w:t>
      </w:r>
      <w:proofErr w:type="spellEnd"/>
      <w:r>
        <w:rPr>
          <w:rFonts w:ascii="Times New Roman" w:hAnsi="Times New Roman" w:cs="Times New Roman"/>
        </w:rPr>
        <w:t>(q.v.) brought a plaint of trespass and taking against him</w:t>
      </w:r>
    </w:p>
    <w:p w14:paraId="759AF8EF" w14:textId="77777777" w:rsidR="00442551" w:rsidRDefault="00442551" w:rsidP="004425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7 others.</w:t>
      </w:r>
    </w:p>
    <w:p w14:paraId="554CE37B" w14:textId="77777777" w:rsidR="00442551" w:rsidRDefault="00442551" w:rsidP="004425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1BFCCDD" w14:textId="77777777" w:rsidR="00442551" w:rsidRDefault="00442551" w:rsidP="00442551">
      <w:pPr>
        <w:rPr>
          <w:rFonts w:ascii="Times New Roman" w:hAnsi="Times New Roman" w:cs="Times New Roman"/>
        </w:rPr>
      </w:pPr>
    </w:p>
    <w:p w14:paraId="3622F255" w14:textId="77777777" w:rsidR="00442551" w:rsidRDefault="00442551" w:rsidP="00442551">
      <w:pPr>
        <w:rPr>
          <w:rFonts w:ascii="Times New Roman" w:hAnsi="Times New Roman" w:cs="Times New Roman"/>
        </w:rPr>
      </w:pPr>
    </w:p>
    <w:p w14:paraId="75B77B9F" w14:textId="77777777" w:rsidR="00442551" w:rsidRDefault="00442551" w:rsidP="004425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2019</w:t>
      </w:r>
    </w:p>
    <w:p w14:paraId="5F6AAB4E" w14:textId="77777777" w:rsidR="006B2F86" w:rsidRPr="00E71FC3" w:rsidRDefault="004425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F6708" w14:textId="77777777" w:rsidR="00442551" w:rsidRDefault="00442551" w:rsidP="00E71FC3">
      <w:r>
        <w:separator/>
      </w:r>
    </w:p>
  </w:endnote>
  <w:endnote w:type="continuationSeparator" w:id="0">
    <w:p w14:paraId="257EA1A8" w14:textId="77777777" w:rsidR="00442551" w:rsidRDefault="004425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58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AAB20" w14:textId="77777777" w:rsidR="00442551" w:rsidRDefault="00442551" w:rsidP="00E71FC3">
      <w:r>
        <w:separator/>
      </w:r>
    </w:p>
  </w:footnote>
  <w:footnote w:type="continuationSeparator" w:id="0">
    <w:p w14:paraId="09835B5E" w14:textId="77777777" w:rsidR="00442551" w:rsidRDefault="004425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51"/>
    <w:rsid w:val="001A7C09"/>
    <w:rsid w:val="0044255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65D3"/>
  <w15:chartTrackingRefBased/>
  <w15:docId w15:val="{B4870F37-A3AE-41E1-9D1B-86E8DC81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5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425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2019-01-24T21:00:00Z</dcterms:created>
  <dcterms:modified xsi:type="dcterms:W3CDTF">2019-01-24T21:00:00Z</dcterms:modified>
</cp:coreProperties>
</file>